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4C" w:rsidRPr="002B3669" w:rsidRDefault="00130B4C" w:rsidP="00134932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2B3669">
        <w:rPr>
          <w:rFonts w:ascii="Times New Roman" w:hAnsi="Times New Roman"/>
          <w:b/>
          <w:bCs/>
          <w:sz w:val="28"/>
          <w:szCs w:val="20"/>
          <w:lang w:val="uk-UA" w:eastAsia="ru-RU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4" o:title=""/>
          </v:shape>
          <o:OLEObject Type="Embed" ProgID="Paint.Picture" ShapeID="_x0000_i1025" DrawAspect="Content" ObjectID="_1659517042" r:id="rId5"/>
        </w:object>
      </w:r>
    </w:p>
    <w:p w:rsidR="00130B4C" w:rsidRPr="002B3669" w:rsidRDefault="00130B4C" w:rsidP="00134932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b/>
          <w:sz w:val="28"/>
          <w:szCs w:val="28"/>
          <w:lang w:val="uk-UA" w:eastAsia="ru-RU"/>
        </w:rPr>
        <w:t>УКРАЇНА</w:t>
      </w:r>
    </w:p>
    <w:p w:rsidR="00130B4C" w:rsidRPr="002B3669" w:rsidRDefault="00130B4C" w:rsidP="00134932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  <w:t>Пологівська районна рада</w:t>
      </w:r>
    </w:p>
    <w:p w:rsidR="00130B4C" w:rsidRPr="002B3669" w:rsidRDefault="00130B4C" w:rsidP="00134932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Запорізької області</w:t>
      </w:r>
    </w:p>
    <w:p w:rsidR="00130B4C" w:rsidRPr="002B3669" w:rsidRDefault="00130B4C" w:rsidP="00134932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сьомого скликання</w:t>
      </w:r>
    </w:p>
    <w:p w:rsidR="00130B4C" w:rsidRPr="002B3669" w:rsidRDefault="00130B4C" w:rsidP="00134932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п’ятдесят перша сесія</w:t>
      </w:r>
    </w:p>
    <w:p w:rsidR="00130B4C" w:rsidRPr="002B3669" w:rsidRDefault="00130B4C" w:rsidP="00134932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</w:p>
    <w:p w:rsidR="00130B4C" w:rsidRPr="002B3669" w:rsidRDefault="00130B4C" w:rsidP="00134932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Р і ш е н н я</w:t>
      </w:r>
    </w:p>
    <w:p w:rsidR="00130B4C" w:rsidRPr="002B3669" w:rsidRDefault="00130B4C" w:rsidP="00134932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</w:pPr>
    </w:p>
    <w:p w:rsidR="00130B4C" w:rsidRPr="002B3669" w:rsidRDefault="00130B4C" w:rsidP="002B3669">
      <w:pPr>
        <w:spacing w:line="240" w:lineRule="auto"/>
        <w:jc w:val="both"/>
        <w:rPr>
          <w:rFonts w:ascii="Times New Roman" w:hAnsi="Times New Roman"/>
          <w:sz w:val="28"/>
        </w:rPr>
      </w:pPr>
      <w:r w:rsidRPr="002B3669">
        <w:rPr>
          <w:rFonts w:ascii="Times New Roman" w:hAnsi="Times New Roman"/>
          <w:sz w:val="28"/>
          <w:lang w:val="uk-UA"/>
        </w:rPr>
        <w:t>20 серпня 2020 року                                                                                        №</w:t>
      </w:r>
      <w:r w:rsidRPr="002B3669">
        <w:rPr>
          <w:rFonts w:ascii="Times New Roman" w:hAnsi="Times New Roman"/>
          <w:sz w:val="28"/>
          <w:u w:val="single"/>
          <w:lang w:val="uk-UA"/>
        </w:rPr>
        <w:t xml:space="preserve">   17</w:t>
      </w:r>
      <w:r w:rsidRPr="002B3669">
        <w:rPr>
          <w:rFonts w:ascii="Times New Roman" w:hAnsi="Times New Roman"/>
          <w:sz w:val="28"/>
          <w:lang w:val="uk-UA"/>
        </w:rPr>
        <w:t xml:space="preserve"> </w:t>
      </w:r>
    </w:p>
    <w:p w:rsidR="00130B4C" w:rsidRPr="002B3669" w:rsidRDefault="00130B4C" w:rsidP="00291D7A">
      <w:pPr>
        <w:tabs>
          <w:tab w:val="left" w:pos="3382"/>
        </w:tabs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sz w:val="28"/>
          <w:szCs w:val="28"/>
          <w:lang w:val="uk-UA" w:eastAsia="ru-RU"/>
        </w:rPr>
        <w:t>Про передачу майна спільної власності територіальних громад району до  комунальної власності Пологівської міської об’єднаної територіальної громади</w:t>
      </w:r>
    </w:p>
    <w:p w:rsidR="00130B4C" w:rsidRPr="002B3669" w:rsidRDefault="00130B4C" w:rsidP="00134932">
      <w:pPr>
        <w:tabs>
          <w:tab w:val="left" w:pos="3382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30B4C" w:rsidRPr="002B3669" w:rsidRDefault="00130B4C" w:rsidP="00134932">
      <w:pPr>
        <w:tabs>
          <w:tab w:val="left" w:pos="3382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30B4C" w:rsidRPr="002B3669" w:rsidRDefault="00130B4C" w:rsidP="0013493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sz w:val="28"/>
          <w:szCs w:val="28"/>
          <w:lang w:val="uk-UA" w:eastAsia="ru-RU"/>
        </w:rPr>
        <w:t xml:space="preserve">З метою забезпечення підвезення дітей з особливими освітніми потребами до КУ «Інклюзивно-ресурсний центр», керуючись статтями 43, 60 Закону України «Про місцеве  самоврядування  в  Україні», відповідно до Постанови Кабінету Міністрів України від 21.09.1998 № 1482 «Про передачу об’єктів права державної та комунальної власності», Пологівська районна рада Запорізької області </w:t>
      </w:r>
      <w:r w:rsidRPr="002B3669">
        <w:rPr>
          <w:rFonts w:ascii="Times New Roman" w:hAnsi="Times New Roman"/>
          <w:bCs/>
          <w:sz w:val="28"/>
          <w:szCs w:val="28"/>
          <w:lang w:val="uk-UA" w:eastAsia="ru-RU"/>
        </w:rPr>
        <w:t>ВИРІШИЛА:</w:t>
      </w:r>
    </w:p>
    <w:p w:rsidR="00130B4C" w:rsidRPr="002B3669" w:rsidRDefault="00130B4C" w:rsidP="0013493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130B4C" w:rsidRPr="002B3669" w:rsidRDefault="00130B4C" w:rsidP="0013493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2B3669">
        <w:rPr>
          <w:rFonts w:ascii="Times New Roman" w:hAnsi="Times New Roman"/>
          <w:sz w:val="28"/>
          <w:szCs w:val="24"/>
          <w:lang w:val="uk-UA" w:eastAsia="ru-RU"/>
        </w:rPr>
        <w:tab/>
        <w:t xml:space="preserve">1. Надати згоду Пологівській районній державній адміністрації Запорізької області на передачу мікроавтобуса ГАЗ 32213-414, 2008 року випуску, реєстраційний номер АР3638ВІ, номер шасі Х9632213080629863, який зареєстрований за сектором освіти, молоді та спорту Пологівської районної державної адміністрації Запорізької області </w:t>
      </w:r>
      <w:bookmarkStart w:id="0" w:name="_GoBack"/>
      <w:bookmarkEnd w:id="0"/>
      <w:r w:rsidRPr="002B3669">
        <w:rPr>
          <w:rFonts w:ascii="Times New Roman" w:hAnsi="Times New Roman"/>
          <w:sz w:val="28"/>
          <w:szCs w:val="24"/>
          <w:lang w:val="uk-UA" w:eastAsia="ru-RU"/>
        </w:rPr>
        <w:t xml:space="preserve">до комунальної власності Пологівської міської об’єднаної територіальної громади. </w:t>
      </w:r>
    </w:p>
    <w:p w:rsidR="00130B4C" w:rsidRPr="002B3669" w:rsidRDefault="00130B4C" w:rsidP="001349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30B4C" w:rsidRPr="002B3669" w:rsidRDefault="00130B4C" w:rsidP="001349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B3669">
        <w:rPr>
          <w:rFonts w:ascii="Times New Roman" w:hAnsi="Times New Roman"/>
          <w:sz w:val="28"/>
          <w:szCs w:val="28"/>
          <w:lang w:val="uk-UA" w:eastAsia="ru-RU"/>
        </w:rPr>
        <w:tab/>
        <w:t>2.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130B4C" w:rsidRPr="002B3669" w:rsidRDefault="00130B4C" w:rsidP="00134932">
      <w:pPr>
        <w:tabs>
          <w:tab w:val="left" w:pos="37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30B4C" w:rsidRPr="002B3669" w:rsidRDefault="00130B4C" w:rsidP="00134932">
      <w:pPr>
        <w:tabs>
          <w:tab w:val="left" w:pos="37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30B4C" w:rsidRPr="002B3669" w:rsidRDefault="00130B4C" w:rsidP="00134932">
      <w:pPr>
        <w:tabs>
          <w:tab w:val="left" w:pos="37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30B4C" w:rsidRPr="002B3669" w:rsidRDefault="00130B4C" w:rsidP="002B3669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B3669">
        <w:rPr>
          <w:rFonts w:ascii="Times New Roman" w:hAnsi="Times New Roman"/>
          <w:sz w:val="28"/>
          <w:szCs w:val="28"/>
          <w:lang w:val="uk-UA"/>
        </w:rPr>
        <w:t>Заступник голови ради                                                                      І.О.Шевченко</w:t>
      </w:r>
    </w:p>
    <w:p w:rsidR="00130B4C" w:rsidRPr="002B3669" w:rsidRDefault="00130B4C" w:rsidP="002C04B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130B4C" w:rsidRPr="002B3669" w:rsidRDefault="00130B4C" w:rsidP="002C04B7">
      <w:pPr>
        <w:spacing w:after="0" w:line="240" w:lineRule="exact"/>
        <w:rPr>
          <w:rFonts w:ascii="Times New Roman" w:hAnsi="Times New Roman"/>
          <w:lang w:val="uk-UA" w:eastAsia="ru-RU"/>
        </w:rPr>
      </w:pPr>
    </w:p>
    <w:sectPr w:rsidR="00130B4C" w:rsidRPr="002B3669" w:rsidSect="001C7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5AC"/>
    <w:rsid w:val="000045A9"/>
    <w:rsid w:val="0011147E"/>
    <w:rsid w:val="00130B4C"/>
    <w:rsid w:val="00134932"/>
    <w:rsid w:val="001C7155"/>
    <w:rsid w:val="00204967"/>
    <w:rsid w:val="00280BB2"/>
    <w:rsid w:val="00291D7A"/>
    <w:rsid w:val="002B3669"/>
    <w:rsid w:val="002C04B7"/>
    <w:rsid w:val="004215AC"/>
    <w:rsid w:val="004C4342"/>
    <w:rsid w:val="00572F4D"/>
    <w:rsid w:val="00577164"/>
    <w:rsid w:val="005A06B7"/>
    <w:rsid w:val="008528D0"/>
    <w:rsid w:val="00922F6B"/>
    <w:rsid w:val="00A011A4"/>
    <w:rsid w:val="00C562D0"/>
    <w:rsid w:val="00DF4ADE"/>
    <w:rsid w:val="00F6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55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80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0B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941</Words>
  <Characters>537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HP4540</dc:creator>
  <cp:keywords/>
  <dc:description/>
  <cp:lastModifiedBy>admin</cp:lastModifiedBy>
  <cp:revision>9</cp:revision>
  <cp:lastPrinted>2020-08-21T08:25:00Z</cp:lastPrinted>
  <dcterms:created xsi:type="dcterms:W3CDTF">2020-08-17T05:25:00Z</dcterms:created>
  <dcterms:modified xsi:type="dcterms:W3CDTF">2020-08-21T09:11:00Z</dcterms:modified>
</cp:coreProperties>
</file>